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19" w14:textId="77777777" w:rsidR="00425EE1" w:rsidRDefault="00425EE1" w:rsidP="00425EE1">
      <w:pPr>
        <w:pStyle w:val="NoSpacing"/>
      </w:pPr>
      <w:r>
        <w:rPr>
          <w:u w:val="single"/>
        </w:rPr>
        <w:t>William NAYLER</w:t>
      </w:r>
      <w:r>
        <w:t xml:space="preserve">      (fl.1481)</w:t>
      </w:r>
    </w:p>
    <w:p w14:paraId="33717FE4" w14:textId="77777777" w:rsidR="00425EE1" w:rsidRDefault="00425EE1" w:rsidP="00425EE1">
      <w:pPr>
        <w:pStyle w:val="NoSpacing"/>
      </w:pPr>
      <w:r>
        <w:t>of Newark, Nottinghamshire. Warden of the parish church.</w:t>
      </w:r>
    </w:p>
    <w:p w14:paraId="24441B62" w14:textId="77777777" w:rsidR="00425EE1" w:rsidRDefault="00425EE1" w:rsidP="00425EE1">
      <w:pPr>
        <w:pStyle w:val="NoSpacing"/>
      </w:pPr>
    </w:p>
    <w:p w14:paraId="63DB3200" w14:textId="77777777" w:rsidR="00425EE1" w:rsidRDefault="00425EE1" w:rsidP="00425EE1">
      <w:pPr>
        <w:pStyle w:val="NoSpacing"/>
      </w:pPr>
    </w:p>
    <w:p w14:paraId="6B1A1B11" w14:textId="77777777" w:rsidR="00425EE1" w:rsidRDefault="00425EE1" w:rsidP="00425EE1">
      <w:pPr>
        <w:pStyle w:val="NoSpacing"/>
      </w:pPr>
      <w:r>
        <w:t>11 Apr.1481</w:t>
      </w:r>
      <w:r>
        <w:tab/>
        <w:t xml:space="preserve">He was one of those who presented Miles </w:t>
      </w:r>
      <w:proofErr w:type="spellStart"/>
      <w:r>
        <w:t>Standen</w:t>
      </w:r>
      <w:proofErr w:type="spellEnd"/>
      <w:r>
        <w:t>, chaplain(q.v.), to the</w:t>
      </w:r>
    </w:p>
    <w:p w14:paraId="638D38AF" w14:textId="77777777" w:rsidR="00425EE1" w:rsidRDefault="00425EE1" w:rsidP="00425EE1">
      <w:pPr>
        <w:pStyle w:val="NoSpacing"/>
      </w:pPr>
      <w:r>
        <w:tab/>
      </w:r>
      <w:r>
        <w:tab/>
        <w:t xml:space="preserve">chantry founded at the altar of Holy Trinity in the parish church for </w:t>
      </w:r>
    </w:p>
    <w:p w14:paraId="3BC485CA" w14:textId="77777777" w:rsidR="00425EE1" w:rsidRDefault="00425EE1" w:rsidP="00425EE1">
      <w:pPr>
        <w:pStyle w:val="NoSpacing"/>
      </w:pPr>
      <w:r>
        <w:tab/>
      </w:r>
      <w:r>
        <w:tab/>
        <w:t xml:space="preserve">the soul of Robert </w:t>
      </w:r>
      <w:proofErr w:type="spellStart"/>
      <w:r>
        <w:t>Caldewell</w:t>
      </w:r>
      <w:proofErr w:type="spellEnd"/>
      <w:r>
        <w:t>.</w:t>
      </w:r>
    </w:p>
    <w:p w14:paraId="7D4D65A7" w14:textId="77777777" w:rsidR="00425EE1" w:rsidRDefault="00425EE1" w:rsidP="00425EE1">
      <w:pPr>
        <w:pStyle w:val="NoSpacing"/>
      </w:pPr>
      <w:r>
        <w:tab/>
      </w:r>
      <w:r>
        <w:tab/>
        <w:t>(“The Register of Thomas Rotherham, Archbishop of York 1480-1500</w:t>
      </w:r>
    </w:p>
    <w:p w14:paraId="1D41BE9E" w14:textId="77777777" w:rsidR="00425EE1" w:rsidRDefault="00425EE1" w:rsidP="00425EE1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p.7)</w:t>
      </w:r>
    </w:p>
    <w:p w14:paraId="7E3A6C1E" w14:textId="77777777" w:rsidR="00425EE1" w:rsidRDefault="00425EE1" w:rsidP="00425EE1">
      <w:pPr>
        <w:pStyle w:val="NoSpacing"/>
      </w:pPr>
    </w:p>
    <w:p w14:paraId="2252A7FF" w14:textId="77777777" w:rsidR="00425EE1" w:rsidRDefault="00425EE1" w:rsidP="00425EE1">
      <w:pPr>
        <w:pStyle w:val="NoSpacing"/>
      </w:pPr>
    </w:p>
    <w:p w14:paraId="5803A718" w14:textId="77777777" w:rsidR="00425EE1" w:rsidRDefault="00425EE1" w:rsidP="00425EE1">
      <w:pPr>
        <w:pStyle w:val="NoSpacing"/>
      </w:pPr>
    </w:p>
    <w:p w14:paraId="1F2E2C2C" w14:textId="77777777" w:rsidR="00425EE1" w:rsidRDefault="00425EE1" w:rsidP="00425EE1">
      <w:pPr>
        <w:pStyle w:val="NoSpacing"/>
      </w:pPr>
      <w:r>
        <w:t>10 March 2019</w:t>
      </w:r>
    </w:p>
    <w:p w14:paraId="2C9C420D" w14:textId="77777777" w:rsidR="006B2F86" w:rsidRPr="00425EE1" w:rsidRDefault="00425EE1" w:rsidP="00425EE1">
      <w:bookmarkStart w:id="0" w:name="_GoBack"/>
      <w:bookmarkEnd w:id="0"/>
    </w:p>
    <w:sectPr w:rsidR="006B2F86" w:rsidRPr="00425E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625FC" w14:textId="77777777" w:rsidR="00425EE1" w:rsidRDefault="00425EE1" w:rsidP="00E71FC3">
      <w:pPr>
        <w:spacing w:after="0" w:line="240" w:lineRule="auto"/>
      </w:pPr>
      <w:r>
        <w:separator/>
      </w:r>
    </w:p>
  </w:endnote>
  <w:endnote w:type="continuationSeparator" w:id="0">
    <w:p w14:paraId="2651402B" w14:textId="77777777" w:rsidR="00425EE1" w:rsidRDefault="00425E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835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EBD20" w14:textId="77777777" w:rsidR="00425EE1" w:rsidRDefault="00425EE1" w:rsidP="00E71FC3">
      <w:pPr>
        <w:spacing w:after="0" w:line="240" w:lineRule="auto"/>
      </w:pPr>
      <w:r>
        <w:separator/>
      </w:r>
    </w:p>
  </w:footnote>
  <w:footnote w:type="continuationSeparator" w:id="0">
    <w:p w14:paraId="02DEA5B8" w14:textId="77777777" w:rsidR="00425EE1" w:rsidRDefault="00425E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E1"/>
    <w:rsid w:val="001A7C09"/>
    <w:rsid w:val="00425EE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48E36"/>
  <w15:chartTrackingRefBased/>
  <w15:docId w15:val="{9AEC01E3-F6E2-41E7-B77D-56B7B6F1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2019-03-12T20:52:00Z</dcterms:created>
  <dcterms:modified xsi:type="dcterms:W3CDTF">2019-03-12T20:52:00Z</dcterms:modified>
</cp:coreProperties>
</file>